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5302CD">
        <w:rPr>
          <w:rFonts w:ascii="Times New Roman" w:hAnsi="Times New Roman"/>
          <w:color w:val="000000"/>
          <w:sz w:val="24"/>
          <w:szCs w:val="24"/>
        </w:rPr>
        <w:t>17</w:t>
      </w:r>
      <w:r w:rsidR="00A13A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5302CD">
        <w:rPr>
          <w:rFonts w:ascii="Times New Roman" w:hAnsi="Times New Roman"/>
          <w:color w:val="000000"/>
          <w:sz w:val="24"/>
          <w:szCs w:val="24"/>
        </w:rPr>
        <w:t>17</w:t>
      </w:r>
      <w:r w:rsidR="002B5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751"/>
        <w:gridCol w:w="1701"/>
        <w:gridCol w:w="2245"/>
        <w:gridCol w:w="1843"/>
        <w:gridCol w:w="1134"/>
        <w:gridCol w:w="1842"/>
        <w:gridCol w:w="1701"/>
        <w:gridCol w:w="2149"/>
      </w:tblGrid>
      <w:tr w:rsidR="00C9265C" w:rsidRPr="00A4227A" w:rsidTr="005302CD"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5302CD"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(кв.м)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0449" w:rsidRPr="00A4227A" w:rsidTr="005302CD">
        <w:trPr>
          <w:trHeight w:val="998"/>
        </w:trPr>
        <w:tc>
          <w:tcPr>
            <w:tcW w:w="27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449" w:rsidRPr="002B5A01" w:rsidRDefault="0073044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Замараева</w:t>
            </w:r>
          </w:p>
          <w:p w:rsidR="00730449" w:rsidRPr="002B5A01" w:rsidRDefault="0073044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Светлана </w:t>
            </w:r>
          </w:p>
          <w:p w:rsidR="00730449" w:rsidRPr="002B5A01" w:rsidRDefault="0073044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449" w:rsidRPr="00A4227A" w:rsidRDefault="005302CD" w:rsidP="00C17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МБОУДО «</w:t>
            </w:r>
            <w:r w:rsidR="00C17662">
              <w:rPr>
                <w:rFonts w:ascii="Times New Roman" w:hAnsi="Times New Roman"/>
                <w:color w:val="000000"/>
                <w:sz w:val="24"/>
                <w:szCs w:val="24"/>
              </w:rPr>
              <w:t>ДШИ</w:t>
            </w:r>
            <w:r w:rsidR="007304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5»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449" w:rsidRPr="00BE49BA" w:rsidRDefault="00FD06A4" w:rsidP="002B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Жилой дом</w:t>
            </w:r>
            <w:r w:rsidR="005302CD" w:rsidRPr="00CC188E">
              <w:rPr>
                <w:rFonts w:ascii="Times New Roman" w:hAnsi="Times New Roman"/>
                <w:color w:val="000000"/>
              </w:rPr>
              <w:t>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0449" w:rsidRPr="00A4227A" w:rsidRDefault="005302CD" w:rsidP="00730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0449" w:rsidRPr="00A4227A" w:rsidRDefault="00730449" w:rsidP="00730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B5A01" w:rsidRDefault="002B5A01" w:rsidP="002B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730449" w:rsidRPr="005302CD" w:rsidRDefault="005302CD" w:rsidP="002B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Nissan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Trail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D06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2007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449" w:rsidRPr="00A741EB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1143703,64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0449" w:rsidRPr="005302CD" w:rsidRDefault="00730449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4D79" w:rsidRPr="00A4227A" w:rsidTr="005302CD">
        <w:trPr>
          <w:trHeight w:val="428"/>
        </w:trPr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F5FDB" w:rsidRPr="002B5A01" w:rsidRDefault="002F5FDB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14D79" w:rsidRPr="002B5A01" w:rsidRDefault="00314D7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4D79" w:rsidRPr="00A4227A" w:rsidRDefault="00314D7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14D79" w:rsidRDefault="00314D79" w:rsidP="00A9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участок,</w:t>
            </w:r>
          </w:p>
          <w:p w:rsidR="00314D79" w:rsidRPr="00314D79" w:rsidRDefault="00314D79" w:rsidP="00A9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79" w:rsidRPr="00A4227A" w:rsidRDefault="00314D79" w:rsidP="00314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79" w:rsidRPr="00A4227A" w:rsidRDefault="00314D7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314D79" w:rsidRDefault="00BC5FB3" w:rsidP="00A9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5302CD" w:rsidRPr="00C17662" w:rsidRDefault="00BC5FB3" w:rsidP="002B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Toyota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Land</w:t>
            </w:r>
            <w:r w:rsidRPr="00C17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13A4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ruiser</w:t>
            </w:r>
            <w:proofErr w:type="spellEnd"/>
            <w:r w:rsidR="005302CD" w:rsidRPr="00C176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100, </w:t>
            </w:r>
          </w:p>
          <w:p w:rsidR="00BC5FB3" w:rsidRPr="005302CD" w:rsidRDefault="005302CD" w:rsidP="002B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302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2005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302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4D79" w:rsidRPr="00A4227A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4003050,70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4D79" w:rsidRPr="00BC5FB3" w:rsidRDefault="00314D79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302CD" w:rsidRPr="00A4227A" w:rsidTr="005302CD">
        <w:trPr>
          <w:trHeight w:val="870"/>
        </w:trPr>
        <w:tc>
          <w:tcPr>
            <w:tcW w:w="27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02CD" w:rsidRPr="002B5A01" w:rsidRDefault="005302C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02CD" w:rsidRPr="00A4227A" w:rsidRDefault="005302C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5302CD" w:rsidRDefault="005302CD" w:rsidP="00A9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Жилой дом, 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CD" w:rsidRDefault="005302CD" w:rsidP="00314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CD" w:rsidRDefault="005302C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5302CD" w:rsidRDefault="005302CD" w:rsidP="00A9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02CD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02CD" w:rsidRPr="00BC5FB3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302CD" w:rsidRPr="00A4227A" w:rsidTr="005302CD"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2B5A01" w:rsidRDefault="005302C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Default="00FD06A4">
            <w:r>
              <w:rPr>
                <w:rFonts w:ascii="Times New Roman" w:hAnsi="Times New Roman"/>
                <w:color w:val="000000"/>
              </w:rPr>
              <w:t>Жилой дом</w:t>
            </w:r>
            <w:r w:rsidR="005302CD" w:rsidRPr="00CC188E">
              <w:rPr>
                <w:rFonts w:ascii="Times New Roman" w:hAnsi="Times New Roman"/>
                <w:color w:val="000000"/>
              </w:rPr>
              <w:t>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FA7E1E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BC5FB3" w:rsidRDefault="005302C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302CD" w:rsidRPr="00A4227A" w:rsidTr="005302CD"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2B5A01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B5A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Default="00FD06A4">
            <w:r>
              <w:rPr>
                <w:rFonts w:ascii="Times New Roman" w:hAnsi="Times New Roman"/>
                <w:color w:val="000000"/>
              </w:rPr>
              <w:t>Жилой дом</w:t>
            </w:r>
            <w:r w:rsidR="005302CD" w:rsidRPr="00CC188E">
              <w:rPr>
                <w:rFonts w:ascii="Times New Roman" w:hAnsi="Times New Roman"/>
                <w:color w:val="000000"/>
              </w:rPr>
              <w:t>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FA7E1E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A4227A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2CD" w:rsidRPr="00FD06A4" w:rsidRDefault="005302CD" w:rsidP="0097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39C9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5294"/>
    <w:rsid w:val="002B5A01"/>
    <w:rsid w:val="002B6475"/>
    <w:rsid w:val="002E3946"/>
    <w:rsid w:val="002E61B0"/>
    <w:rsid w:val="002E70FF"/>
    <w:rsid w:val="002E7909"/>
    <w:rsid w:val="002E79BF"/>
    <w:rsid w:val="002F5FDB"/>
    <w:rsid w:val="002F665C"/>
    <w:rsid w:val="002F76E1"/>
    <w:rsid w:val="00300D67"/>
    <w:rsid w:val="0031222D"/>
    <w:rsid w:val="00314D79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514F"/>
    <w:rsid w:val="00426BA1"/>
    <w:rsid w:val="00427C7C"/>
    <w:rsid w:val="00431A0F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02CD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2707C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0A6E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0449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941B6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3A44"/>
    <w:rsid w:val="00A17DE7"/>
    <w:rsid w:val="00A27606"/>
    <w:rsid w:val="00A324DF"/>
    <w:rsid w:val="00A354C6"/>
    <w:rsid w:val="00A4227A"/>
    <w:rsid w:val="00A565AA"/>
    <w:rsid w:val="00A639DD"/>
    <w:rsid w:val="00A6494E"/>
    <w:rsid w:val="00A65EE0"/>
    <w:rsid w:val="00A702AE"/>
    <w:rsid w:val="00A728AD"/>
    <w:rsid w:val="00A72F38"/>
    <w:rsid w:val="00A741EB"/>
    <w:rsid w:val="00A764E1"/>
    <w:rsid w:val="00A77FB3"/>
    <w:rsid w:val="00A81B70"/>
    <w:rsid w:val="00A8407B"/>
    <w:rsid w:val="00A8693D"/>
    <w:rsid w:val="00A94015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17F7E"/>
    <w:rsid w:val="00B2027D"/>
    <w:rsid w:val="00B23404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C5FB3"/>
    <w:rsid w:val="00BD45E1"/>
    <w:rsid w:val="00BE49BA"/>
    <w:rsid w:val="00BE5C66"/>
    <w:rsid w:val="00BE74EC"/>
    <w:rsid w:val="00BF2B1E"/>
    <w:rsid w:val="00BF5CD4"/>
    <w:rsid w:val="00C047BA"/>
    <w:rsid w:val="00C05AEE"/>
    <w:rsid w:val="00C05C5B"/>
    <w:rsid w:val="00C17662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DBA"/>
    <w:rsid w:val="00CA7E79"/>
    <w:rsid w:val="00CC652D"/>
    <w:rsid w:val="00CE11EC"/>
    <w:rsid w:val="00CE24B0"/>
    <w:rsid w:val="00CE6BE6"/>
    <w:rsid w:val="00CF2319"/>
    <w:rsid w:val="00CF771C"/>
    <w:rsid w:val="00D01766"/>
    <w:rsid w:val="00D1355B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4083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17209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168B"/>
    <w:rsid w:val="00FA2F79"/>
    <w:rsid w:val="00FA6BA0"/>
    <w:rsid w:val="00FA7E1E"/>
    <w:rsid w:val="00FB380F"/>
    <w:rsid w:val="00FB3922"/>
    <w:rsid w:val="00FC2F9E"/>
    <w:rsid w:val="00FC43A9"/>
    <w:rsid w:val="00FC6555"/>
    <w:rsid w:val="00FC6AA8"/>
    <w:rsid w:val="00FD06A4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255AC-85BE-4968-B50D-B6D71B80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140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Козлова</dc:creator>
  <cp:keywords/>
  <dc:description/>
  <cp:lastModifiedBy>kozlova</cp:lastModifiedBy>
  <cp:revision>16</cp:revision>
  <dcterms:created xsi:type="dcterms:W3CDTF">2015-05-13T08:09:00Z</dcterms:created>
  <dcterms:modified xsi:type="dcterms:W3CDTF">2018-05-04T04:11:00Z</dcterms:modified>
</cp:coreProperties>
</file>